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8978D9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5e81dc" w14:textId="b5e81d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7E5377">
        <w:t>17</w:t>
      </w:r>
      <w:r w:rsidRPr="0017550A" w:rsidR="00AE1F41">
        <w:t>. St-</w:t>
      </w:r>
      <w:r w:rsidR="007E5377">
        <w:t>3500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7E5377">
        <w:t>17</w:t>
      </w:r>
      <w:r w:rsidRPr="0017550A" w:rsidR="00884690">
        <w:t>. St</w:t>
      </w:r>
      <w:r w:rsidRPr="0017550A" w:rsidR="00B13065">
        <w:t>-</w:t>
      </w:r>
      <w:r w:rsidR="007E5377">
        <w:t>3500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AD19B7" w:rsidP="007E537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7E5377">
        <w:t xml:space="preserve">TRI DVA JEDAN KRENI PRIJEVOZ jednostavno društvo s ograničenom odgovornošću za usluge, OIB: 87141230013, Zagreb, </w:t>
      </w:r>
      <w:proofErr w:type="spellStart"/>
      <w:r w:rsidR="007E5377">
        <w:t>Kustošijski</w:t>
      </w:r>
      <w:proofErr w:type="spellEnd"/>
      <w:r w:rsidR="007E5377">
        <w:t xml:space="preserve"> </w:t>
      </w:r>
      <w:proofErr w:type="spellStart"/>
      <w:r w:rsidR="007E5377">
        <w:t>venec</w:t>
      </w:r>
      <w:proofErr w:type="spellEnd"/>
      <w:r w:rsidR="007E5377">
        <w:t xml:space="preserve"> 151</w:t>
      </w:r>
    </w:p>
    <w:p w:rsidRPr="0017550A" w:rsidR="007E5377" w:rsidP="007E5377" w:rsidRDefault="007E5377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224B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978D9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322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224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3224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3224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3224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2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224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22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22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St-3500/2022-3</izvorni_sadrzaj>
    <derivirana_varijabla naziv="DomainObject.Oznaka_1">St-3500/2022-3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St-3500/2022</izvorni_sadrzaj>
    <derivirana_varijabla naziv="DomainObject.Predmet.OznakaBroj_1">St-3500/2022</derivirana_varijabla>
  </DomainObject.Predmet.OznakaBroj>
  <DomainObject.Predmet.OznakaBrojOptuznogAkta>
    <izvorni_sadrzaj>04-06-22-6002</izvorni_sadrzaj>
    <derivirana_varijabla naziv="DomainObject.Predmet.OznakaBrojOptuznogAkta_1">04-06-22-6002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DVA JEDAN KRENI PRIJEVOZ jednostavno društvo s ograničenom odgovornošću za usluge</izvorni_sadrzaj>
    <derivirana_varijabla naziv="DomainObject.Predmet.ProtustrankaFormated_1">  TRI DVA JEDAN KRENI PRIJEVOZ jednostavno društvo s ograničenom odgovornošću za usluge</derivirana_varijabla>
  </DomainObject.Predmet.ProtustrankaFormated>
  <DomainObject.Predmet.ProtustrankaFormatedOIB>
    <izvorni_sadrzaj>  TRI DVA JEDAN KRENI PRIJEVOZ jednostavno društvo s ograničenom odgovornošću za usluge, OIB 87141230013</izvorni_sadrzaj>
    <derivirana_varijabla naziv="DomainObject.Predmet.ProtustrankaFormatedOIB_1">  TRI DVA JEDAN KRENI PRIJEVOZ jednostavno društvo s ograničenom odgovornošću za usluge, OIB 87141230013</derivirana_varijabla>
  </DomainObject.Predmet.ProtustrankaFormatedOIB>
  <DomainObject.Predmet.ProtustrankaFormatedWithAdress>
    <izvorni_sadrzaj> TRI DVA JEDAN KRENI PRIJEVOZ jednostavno društvo s ograničenom odgovornošću za usluge, Kustošijski venec 151, 10000 Zagreb</izvorni_sadrzaj>
    <derivirana_varijabla naziv="DomainObject.Predmet.ProtustrankaFormatedWithAdress_1"> TRI DVA JEDAN KRENI PRIJEVOZ jednostavno društvo s ograničenom odgovornošću za usluge, Kustošijski venec 151, 10000 Zagreb</derivirana_varijabla>
  </DomainObject.Predmet.ProtustrankaFormatedWithAdress>
  <DomainObject.Predmet.ProtustrankaFormatedWithAdressOIB>
    <izvorni_sadrzaj> TRI DVA JEDAN KRENI PRIJEVOZ jednostavno društvo s ograničenom odgovornošću za usluge, OIB 87141230013, Kustošijski venec 151, 10000 Zagreb</izvorni_sadrzaj>
    <derivirana_varijabla naziv="DomainObject.Predmet.ProtustrankaFormatedWithAdressOIB_1"> TRI DVA JEDAN KRENI PRIJEVOZ jednostavno društvo s ograničenom odgovornošću za usluge, OIB 87141230013, Kustošijski venec 151, 10000 Zagreb</derivirana_varijabla>
  </DomainObject.Predmet.ProtustrankaFormatedWithAdressOIB>
  <DomainObject.Predmet.ProtustrankaWithAdress>
    <izvorni_sadrzaj>TRI DVA JEDAN KRENI PRIJEVOZ jednostavno društvo s ograničenom odgovornošću za usluge Kustošijski venec 151, 10000 Zagreb</izvorni_sadrzaj>
    <derivirana_varijabla naziv="DomainObject.Predmet.ProtustrankaWithAdress_1">TRI DVA JEDAN KRENI PRIJEVOZ jednostavno društvo s ograničenom odgovornošću za usluge Kustošijski venec 151, 10000 Zagreb</derivirana_varijabla>
  </DomainObject.Predmet.ProtustrankaWithAdress>
  <DomainObject.Predmet.ProtustrankaWithAdressOIB>
    <izvorni_sadrzaj>TRI DVA JEDAN KRENI PRIJEVOZ jednostavno društvo s ograničenom odgovornošću za usluge, OIB 87141230013, Kustošijski venec 151, 10000 Zagreb</izvorni_sadrzaj>
    <derivirana_varijabla naziv="DomainObject.Predmet.ProtustrankaWithAdressOIB_1">TRI DVA JEDAN KRENI PRIJEVOZ jednostavno društvo s ograničenom odgovornošću za usluge, OIB 87141230013, Kustošijski venec 151, 10000 Zagreb</derivirana_varijabla>
  </DomainObject.Predmet.ProtustrankaWithAdressOIB>
  <DomainObject.Predmet.ProtustrankaNazivFormated>
    <izvorni_sadrzaj>TRI DVA JEDAN KRENI PRIJEVOZ jednostavno društvo s ograničenom odgovornošću za usluge</izvorni_sadrzaj>
    <derivirana_varijabla naziv="DomainObject.Predmet.ProtustrankaNazivFormated_1">TRI DVA JEDAN KRENI PRIJEVOZ jednostavno društvo s ograničenom odgovornošću za usluge</derivirana_varijabla>
  </DomainObject.Predmet.ProtustrankaNazivFormated>
  <DomainObject.Predmet.ProtustrankaNazivFormatedOIB>
    <izvorni_sadrzaj>TRI DVA JEDAN KRENI PRIJEVOZ jednostavno društvo s ograničenom odgovornošću za usluge, OIB 87141230013</izvorni_sadrzaj>
    <derivirana_varijabla naziv="DomainObject.Predmet.ProtustrankaNazivFormatedOIB_1">TRI DVA JEDAN KRENI PRIJEVOZ jednostavno društvo s ograničenom odgovornošću za usluge, OIB 87141230013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DVA JEDAN KRENI PRIJEVOZ jednostavno društvo s ograničenom odgovornošću za usluge</item>
    </izvorni_sadrzaj>
    <derivirana_varijabla naziv="DomainObject.Predmet.ProtuStrankaListFormated_1">
      <item>TRI DVA JEDAN KRENI PRIJEVOZ jednostavno društvo s ograničenom odgovornošću za usluge</item>
    </derivirana_varijabla>
  </DomainObject.Predmet.ProtuStrankaListFormated>
  <DomainObject.Predmet.ProtuStrankaListFormatedOIB>
    <izvorni_sadrzaj>
      <item>TRI DVA JEDAN KRENI PRIJEVOZ jednostavno društvo s ograničenom odgovornošću za usluge, OIB 87141230013</item>
    </izvorni_sadrzaj>
    <derivirana_varijabla naziv="DomainObject.Predmet.ProtuStrankaListFormatedOIB_1">
      <item>TRI DVA JEDAN KRENI PRIJEVOZ jednostavno društvo s ograničenom odgovornošću za usluge, OIB 87141230013</item>
    </derivirana_varijabla>
  </DomainObject.Predmet.ProtuStrankaListFormatedOIB>
  <DomainObject.Predmet.ProtuStrankaListFormatedWithAdress>
    <izvorni_sadrzaj>
      <item>TRI DVA JEDAN KRENI PRIJEVOZ jednostavno društvo s ograničenom odgovornošću za usluge, Kustošijski venec 151, 10000 Zagreb</item>
    </izvorni_sadrzaj>
    <derivirana_varijabla naziv="DomainObject.Predmet.ProtuStrankaListFormatedWithAdress_1">
      <item>TRI DVA JEDAN KRENI PRIJEVOZ jednostavno društvo s ograničenom odgovornošću za usluge, Kustošijski venec 151, 10000 Zagreb</item>
    </derivirana_varijabla>
  </DomainObject.Predmet.ProtuStrankaListFormatedWithAdress>
  <DomainObject.Predmet.ProtuStrankaListFormatedWithAdressOIB>
    <izvorni_sadrzaj>
      <item>TRI DVA JEDAN KRENI PRIJEVOZ jednostavno društvo s ograničenom odgovornošću za usluge, OIB 87141230013, Kustošijski venec 151, 10000 Zagreb</item>
    </izvorni_sadrzaj>
    <derivirana_varijabla naziv="DomainObject.Predmet.ProtuStrankaListFormatedWithAdressOIB_1">
      <item>TRI DVA JEDAN KRENI PRIJEVOZ jednostavno društvo s ograničenom odgovornošću za usluge, OIB 87141230013, Kustošijski venec 151, 10000 Zagreb</item>
    </derivirana_varijabla>
  </DomainObject.Predmet.ProtuStrankaListFormatedWithAdressOIB>
  <DomainObject.Predmet.ProtuStrankaListNazivFormated>
    <izvorni_sadrzaj>
      <item>TRI DVA JEDAN KRENI PRIJEVOZ jednostavno društvo s ograničenom odgovornošću za usluge</item>
    </izvorni_sadrzaj>
    <derivirana_varijabla naziv="DomainObject.Predmet.ProtuStrankaListNazivFormated_1">
      <item>TRI DVA JEDAN KRENI PRIJEVOZ jednostavno društvo s ograničenom odgovornošću za usluge</item>
    </derivirana_varijabla>
  </DomainObject.Predmet.ProtuStrankaListNazivFormated>
  <DomainObject.Predmet.ProtuStrankaListNazivFormatedOIB>
    <izvorni_sadrzaj>
      <item>TRI DVA JEDAN KRENI PRIJEVOZ jednostavno društvo s ograničenom odgovornošću za usluge, OIB 87141230013</item>
    </izvorni_sadrzaj>
    <derivirana_varijabla naziv="DomainObject.Predmet.ProtuStrankaListNazivFormatedOIB_1">
      <item>TRI DVA JEDAN KRENI PRIJEVOZ jednostavno društvo s ograničenom odgovornošću za usluge, OIB 87141230013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St-3500/2022-3</izvorni_sadrzaj>
    <derivirana_varijabla naziv="DomainObject.PoslovniBrojDokumenta_1">St-3500/2022-3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DVA JEDAN KRENI PRIJEVOZ jednostavno društvo s ograničenom odgovornošću za usluge</izvorni_sadrzaj>
    <derivirana_varijabla naziv="DomainObject.Predmet.ProtustrankaIDrugi_1">TRI DVA JEDAN KRENI PRIJEVOZ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 DVA JEDAN KRENI PRIJEVOZ jednostavno društvo s ograničenom odgovornošću za usluge, OIB 87141230013, Kustošijski venec 151, 10000 Zagreb</izvorni_sadrzaj>
    <derivirana_varijabla naziv="DomainObject.Predmet.ProtustrankaIDrugiAdressOIB_1">TRI DVA JEDAN KRENI PRIJEVOZ jednostavno društvo s ograničenom odgovornošću za usluge, OIB 87141230013, Kustošijski venec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DVA JEDAN KRENI PRIJEVOZ jednostavno društvo s ograničenom odgovornošću za usluge</item>
      <item>Financijska agencija</item>
    </izvorni_sadrzaj>
    <derivirana_varijabla naziv="DomainObject.Predmet.SudioniciListNaziv_1">
      <item>TRI DVA JEDAN KRENI PRIJEVOZ jednostavno društvo s ograničenom odgovornošću za usluge</item>
      <item>Financijska agencija</item>
    </derivirana_varijabla>
  </DomainObject.Predmet.SudioniciListNaziv>
  <DomainObject.Predmet.SudioniciListAdressOIB>
    <izvorni_sadrzaj>
      <item>TRI DVA JEDAN KRENI PRIJEVOZ jednostavno društvo s ograničenom odgovornošću za usluge, OIB 87141230013, Kustošijski venec 151,10000 Zagreb</item>
      <item>Financijska agencija, OIB 85821130368, TRG SVIBANJSKIH ŽRTAVA 1995. 1,10000 Zagreb</item>
    </izvorni_sadrzaj>
    <derivirana_varijabla naziv="DomainObject.Predmet.SudioniciListAdressOIB_1">
      <item>TRI DVA JEDAN KRENI PRIJEVOZ jednostavno društvo s ograničenom odgovornošću za usluge, OIB 87141230013, Kustošijski venec 151,10000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87141230013</item>
      <item>, OIB 85821130368</item>
    </izvorni_sadrzaj>
    <derivirana_varijabla naziv="DomainObject.Predmet.SudioniciListNazivOIB_1">
      <item>, OIB 87141230013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880</properties:Characters>
  <properties:Lines>46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2023-03-15T06:55:00Z</cp:lastPrinted>
  <dcterms:modified xmlns:xsi="http://www.w3.org/2001/XMLSchema-instance" xsi:type="dcterms:W3CDTF">2023-03-15T06:55:00Z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St-3500/2022-3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